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27ED2" w14:textId="77777777" w:rsidR="00086B85" w:rsidRDefault="00086B85" w:rsidP="00086B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7582E9C" w14:textId="77777777" w:rsidR="00086B85" w:rsidRDefault="00086B85" w:rsidP="00086B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Stowlangtoft</w:t>
      </w:r>
      <w:proofErr w:type="spellEnd"/>
      <w:r>
        <w:rPr>
          <w:rFonts w:cs="Times New Roman"/>
          <w:szCs w:val="24"/>
        </w:rPr>
        <w:t>, Suffolk. Husbandman.</w:t>
      </w:r>
    </w:p>
    <w:p w14:paraId="7D00D4EF" w14:textId="77777777" w:rsidR="00086B85" w:rsidRDefault="00086B85" w:rsidP="00086B85">
      <w:pPr>
        <w:pStyle w:val="NoSpacing"/>
        <w:jc w:val="both"/>
        <w:rPr>
          <w:rFonts w:cs="Times New Roman"/>
          <w:szCs w:val="24"/>
        </w:rPr>
      </w:pPr>
    </w:p>
    <w:p w14:paraId="23F5D2DB" w14:textId="77777777" w:rsidR="00086B85" w:rsidRDefault="00086B85" w:rsidP="00086B85">
      <w:pPr>
        <w:pStyle w:val="NoSpacing"/>
        <w:jc w:val="both"/>
        <w:rPr>
          <w:rFonts w:cs="Times New Roman"/>
          <w:szCs w:val="24"/>
        </w:rPr>
      </w:pPr>
    </w:p>
    <w:p w14:paraId="28A6E31E" w14:textId="77777777" w:rsidR="00086B85" w:rsidRDefault="00086B85" w:rsidP="00086B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William Parker(q.v.) brought a plaint of debt against him, John </w:t>
      </w:r>
      <w:proofErr w:type="spellStart"/>
      <w:r>
        <w:rPr>
          <w:rFonts w:cs="Times New Roman"/>
          <w:szCs w:val="24"/>
        </w:rPr>
        <w:t>Sheth</w:t>
      </w:r>
      <w:proofErr w:type="spellEnd"/>
      <w:r>
        <w:rPr>
          <w:rFonts w:cs="Times New Roman"/>
          <w:szCs w:val="24"/>
        </w:rPr>
        <w:t xml:space="preserve"> of</w:t>
      </w:r>
    </w:p>
    <w:p w14:paraId="2563BB49" w14:textId="77777777" w:rsidR="00086B85" w:rsidRDefault="00086B85" w:rsidP="00086B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Hadleigh(q.v.), Robert </w:t>
      </w:r>
      <w:proofErr w:type="spellStart"/>
      <w:r>
        <w:rPr>
          <w:rFonts w:cs="Times New Roman"/>
          <w:szCs w:val="24"/>
        </w:rPr>
        <w:t>Munnyng</w:t>
      </w:r>
      <w:proofErr w:type="spellEnd"/>
      <w:r>
        <w:rPr>
          <w:rFonts w:cs="Times New Roman"/>
          <w:szCs w:val="24"/>
        </w:rPr>
        <w:t xml:space="preserve"> of Norton(q.v.) and Hugh Alderton of</w:t>
      </w:r>
    </w:p>
    <w:p w14:paraId="7E149AA2" w14:textId="77777777" w:rsidR="00086B85" w:rsidRDefault="00086B85" w:rsidP="00086B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Shelland</w:t>
      </w:r>
      <w:proofErr w:type="spellEnd"/>
      <w:r>
        <w:rPr>
          <w:rFonts w:cs="Times New Roman"/>
          <w:szCs w:val="24"/>
        </w:rPr>
        <w:t>(q.v.).</w:t>
      </w:r>
    </w:p>
    <w:p w14:paraId="777D451D" w14:textId="77777777" w:rsidR="00086B85" w:rsidRDefault="00086B85" w:rsidP="00086B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BD16AF0" w14:textId="77777777" w:rsidR="00086B85" w:rsidRDefault="00086B85" w:rsidP="00086B85">
      <w:pPr>
        <w:pStyle w:val="NoSpacing"/>
        <w:jc w:val="both"/>
        <w:rPr>
          <w:rFonts w:cs="Times New Roman"/>
          <w:szCs w:val="24"/>
        </w:rPr>
      </w:pPr>
    </w:p>
    <w:p w14:paraId="4C004756" w14:textId="77777777" w:rsidR="00086B85" w:rsidRDefault="00086B85" w:rsidP="00086B85">
      <w:pPr>
        <w:pStyle w:val="NoSpacing"/>
        <w:jc w:val="both"/>
        <w:rPr>
          <w:rFonts w:cs="Times New Roman"/>
          <w:szCs w:val="24"/>
        </w:rPr>
      </w:pPr>
    </w:p>
    <w:p w14:paraId="41BD9964" w14:textId="77777777" w:rsidR="00086B85" w:rsidRDefault="00086B85" w:rsidP="00086B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October 2022</w:t>
      </w:r>
    </w:p>
    <w:p w14:paraId="47BE26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26AFB" w14:textId="77777777" w:rsidR="00086B85" w:rsidRDefault="00086B85" w:rsidP="009139A6">
      <w:r>
        <w:separator/>
      </w:r>
    </w:p>
  </w:endnote>
  <w:endnote w:type="continuationSeparator" w:id="0">
    <w:p w14:paraId="442CD6F1" w14:textId="77777777" w:rsidR="00086B85" w:rsidRDefault="00086B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109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2B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9B7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1FE93" w14:textId="77777777" w:rsidR="00086B85" w:rsidRDefault="00086B85" w:rsidP="009139A6">
      <w:r>
        <w:separator/>
      </w:r>
    </w:p>
  </w:footnote>
  <w:footnote w:type="continuationSeparator" w:id="0">
    <w:p w14:paraId="359F75DE" w14:textId="77777777" w:rsidR="00086B85" w:rsidRDefault="00086B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A75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62D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434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B85"/>
    <w:rsid w:val="000666E0"/>
    <w:rsid w:val="00086B8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4636C"/>
  <w15:chartTrackingRefBased/>
  <w15:docId w15:val="{4AD1CCB4-E1D8-4E8D-9A89-819D262E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86B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2022-12-13T20:18:00Z</dcterms:created>
  <dcterms:modified xsi:type="dcterms:W3CDTF">2022-12-13T20:19:00Z</dcterms:modified>
</cp:coreProperties>
</file>